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D0FA0" w14:textId="77777777" w:rsidR="0093382E" w:rsidRDefault="0093382E" w:rsidP="00933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Amice MATHEWE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432D362E" w14:textId="77777777" w:rsidR="0093382E" w:rsidRDefault="0093382E" w:rsidP="00933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3884605F" w14:textId="77777777" w:rsidR="0093382E" w:rsidRDefault="0093382E" w:rsidP="0093382E">
      <w:pPr>
        <w:pStyle w:val="NoSpacing"/>
        <w:rPr>
          <w:rFonts w:cs="Times New Roman"/>
          <w:szCs w:val="24"/>
        </w:rPr>
      </w:pPr>
    </w:p>
    <w:p w14:paraId="4971F84C" w14:textId="77777777" w:rsidR="0093382E" w:rsidRDefault="0093382E" w:rsidP="0093382E">
      <w:pPr>
        <w:pStyle w:val="NoSpacing"/>
        <w:rPr>
          <w:rFonts w:cs="Times New Roman"/>
          <w:szCs w:val="24"/>
        </w:rPr>
      </w:pPr>
    </w:p>
    <w:p w14:paraId="344F6901" w14:textId="77777777" w:rsidR="0093382E" w:rsidRDefault="0093382E" w:rsidP="00933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  (C.F.R. 1437-45 p.166)</w:t>
      </w:r>
    </w:p>
    <w:p w14:paraId="657C2CB1" w14:textId="77777777" w:rsidR="0093382E" w:rsidRDefault="0093382E" w:rsidP="0093382E">
      <w:pPr>
        <w:pStyle w:val="NoSpacing"/>
        <w:rPr>
          <w:rFonts w:cs="Times New Roman"/>
          <w:szCs w:val="24"/>
        </w:rPr>
      </w:pPr>
    </w:p>
    <w:p w14:paraId="67CB80A1" w14:textId="77777777" w:rsidR="0093382E" w:rsidRDefault="0093382E" w:rsidP="0093382E">
      <w:pPr>
        <w:pStyle w:val="NoSpacing"/>
        <w:rPr>
          <w:rFonts w:cs="Times New Roman"/>
          <w:szCs w:val="24"/>
        </w:rPr>
      </w:pPr>
    </w:p>
    <w:p w14:paraId="051283C6" w14:textId="77777777" w:rsidR="0093382E" w:rsidRDefault="0093382E" w:rsidP="00933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Jul.1441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Dorset.   (ibid.)</w:t>
      </w:r>
    </w:p>
    <w:p w14:paraId="3255E9E5" w14:textId="77777777" w:rsidR="0093382E" w:rsidRDefault="0093382E" w:rsidP="0093382E">
      <w:pPr>
        <w:pStyle w:val="NoSpacing"/>
        <w:rPr>
          <w:rFonts w:cs="Times New Roman"/>
          <w:szCs w:val="24"/>
        </w:rPr>
      </w:pPr>
    </w:p>
    <w:p w14:paraId="24FABB0D" w14:textId="77777777" w:rsidR="0093382E" w:rsidRDefault="0093382E" w:rsidP="0093382E">
      <w:pPr>
        <w:pStyle w:val="NoSpacing"/>
        <w:rPr>
          <w:rFonts w:cs="Times New Roman"/>
          <w:szCs w:val="24"/>
        </w:rPr>
      </w:pPr>
    </w:p>
    <w:p w14:paraId="41E6B8CA" w14:textId="77777777" w:rsidR="0093382E" w:rsidRDefault="0093382E" w:rsidP="00933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August 2023</w:t>
      </w:r>
    </w:p>
    <w:p w14:paraId="7A877F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1E987" w14:textId="77777777" w:rsidR="0093382E" w:rsidRDefault="0093382E" w:rsidP="009139A6">
      <w:r>
        <w:separator/>
      </w:r>
    </w:p>
  </w:endnote>
  <w:endnote w:type="continuationSeparator" w:id="0">
    <w:p w14:paraId="40EFDFAF" w14:textId="77777777" w:rsidR="0093382E" w:rsidRDefault="009338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BB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F2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DD2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23DB6" w14:textId="77777777" w:rsidR="0093382E" w:rsidRDefault="0093382E" w:rsidP="009139A6">
      <w:r>
        <w:separator/>
      </w:r>
    </w:p>
  </w:footnote>
  <w:footnote w:type="continuationSeparator" w:id="0">
    <w:p w14:paraId="26AE20A4" w14:textId="77777777" w:rsidR="0093382E" w:rsidRDefault="009338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7B0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7E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1A9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82E"/>
    <w:rsid w:val="000666E0"/>
    <w:rsid w:val="002510B7"/>
    <w:rsid w:val="005C130B"/>
    <w:rsid w:val="00826F5C"/>
    <w:rsid w:val="009139A6"/>
    <w:rsid w:val="0093382E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AC0F8"/>
  <w15:chartTrackingRefBased/>
  <w15:docId w15:val="{95EE4E26-B806-459E-B7C0-D02C9BCC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2023-08-14T11:24:00Z</dcterms:created>
  <dcterms:modified xsi:type="dcterms:W3CDTF">2023-08-14T11:25:00Z</dcterms:modified>
</cp:coreProperties>
</file>